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0BF55" w14:textId="3074FC7D" w:rsidR="00AB2A04" w:rsidRDefault="00AB2A04" w:rsidP="00AB2A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WHYTE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130724EC" w14:textId="01E8F36B" w:rsidR="00AB2A04" w:rsidRDefault="00AB2A04" w:rsidP="00AB2A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Parson of the church of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Moyses</w:t>
      </w:r>
      <w:proofErr w:type="spellEnd"/>
      <w:r>
        <w:rPr>
          <w:rFonts w:cs="Times New Roman"/>
          <w:szCs w:val="24"/>
        </w:rPr>
        <w:t>, London.</w:t>
      </w:r>
    </w:p>
    <w:p w14:paraId="60CEF3FC" w14:textId="7E72F984" w:rsidR="00BD6630" w:rsidRDefault="00BD6630" w:rsidP="00AB2A04">
      <w:pPr>
        <w:pStyle w:val="NoSpacing"/>
        <w:rPr>
          <w:rFonts w:cs="Times New Roman"/>
          <w:szCs w:val="24"/>
        </w:rPr>
      </w:pPr>
    </w:p>
    <w:p w14:paraId="1BDB2E2C" w14:textId="42871325" w:rsidR="00BD6630" w:rsidRDefault="00BD6630" w:rsidP="00AB2A04">
      <w:pPr>
        <w:pStyle w:val="NoSpacing"/>
        <w:rPr>
          <w:rFonts w:cs="Times New Roman"/>
          <w:szCs w:val="24"/>
        </w:rPr>
      </w:pPr>
    </w:p>
    <w:p w14:paraId="52F63F04" w14:textId="2FA78401" w:rsidR="00BD6630" w:rsidRDefault="00BD6630" w:rsidP="00AB2A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Elyngham</w:t>
      </w:r>
      <w:proofErr w:type="spellEnd"/>
      <w:r>
        <w:rPr>
          <w:rFonts w:cs="Times New Roman"/>
          <w:szCs w:val="24"/>
        </w:rPr>
        <w:t>, fishmonger(q.v.), was bound to keep the peace towards him.</w:t>
      </w:r>
    </w:p>
    <w:p w14:paraId="7F6FB104" w14:textId="1006F6B5" w:rsidR="00BD6630" w:rsidRDefault="00BD6630" w:rsidP="00BD6630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95)</w:t>
      </w:r>
    </w:p>
    <w:p w14:paraId="7AE6D891" w14:textId="77777777" w:rsidR="00BD6630" w:rsidRDefault="00BD6630" w:rsidP="00BD6630">
      <w:pPr>
        <w:pStyle w:val="NoSpacing"/>
        <w:rPr>
          <w:rFonts w:cs="Times New Roman"/>
          <w:szCs w:val="24"/>
        </w:rPr>
      </w:pPr>
    </w:p>
    <w:p w14:paraId="050F2518" w14:textId="77777777" w:rsidR="00BD6630" w:rsidRDefault="00BD6630" w:rsidP="00BD6630">
      <w:pPr>
        <w:pStyle w:val="NoSpacing"/>
        <w:rPr>
          <w:rFonts w:cs="Times New Roman"/>
          <w:szCs w:val="24"/>
        </w:rPr>
      </w:pPr>
    </w:p>
    <w:p w14:paraId="310ECB48" w14:textId="77777777" w:rsidR="00BD6630" w:rsidRDefault="00BD6630" w:rsidP="00BD66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November 2022</w:t>
      </w:r>
    </w:p>
    <w:p w14:paraId="487FE118" w14:textId="1F996086" w:rsidR="00BD6630" w:rsidRPr="00BD6630" w:rsidRDefault="00BD6630" w:rsidP="00AB2A04">
      <w:pPr>
        <w:pStyle w:val="NoSpacing"/>
        <w:rPr>
          <w:rFonts w:cs="Times New Roman"/>
          <w:szCs w:val="24"/>
        </w:rPr>
      </w:pPr>
    </w:p>
    <w:p w14:paraId="1EF72571" w14:textId="26AE0DBA" w:rsidR="00AB2A04" w:rsidRPr="00AB2A04" w:rsidRDefault="00AB2A04" w:rsidP="00A12B91">
      <w:pPr>
        <w:pStyle w:val="NoSpacing"/>
        <w:rPr>
          <w:rFonts w:cs="Times New Roman"/>
          <w:szCs w:val="24"/>
        </w:rPr>
      </w:pPr>
    </w:p>
    <w:p w14:paraId="5ECFF260" w14:textId="5BE439BE" w:rsidR="00A12B91" w:rsidRPr="00A12B91" w:rsidRDefault="00A12B91" w:rsidP="00A12B91">
      <w:pPr>
        <w:pStyle w:val="NoSpacing"/>
        <w:rPr>
          <w:rFonts w:cs="Times New Roman"/>
          <w:szCs w:val="24"/>
        </w:rPr>
      </w:pPr>
    </w:p>
    <w:p w14:paraId="2951ECB1" w14:textId="5514E9D3" w:rsidR="00A12B91" w:rsidRPr="00A12B91" w:rsidRDefault="00A12B91" w:rsidP="00A12B91">
      <w:pPr>
        <w:pStyle w:val="NoSpacing"/>
        <w:rPr>
          <w:rFonts w:cs="Times New Roman"/>
          <w:szCs w:val="24"/>
        </w:rPr>
      </w:pPr>
    </w:p>
    <w:p w14:paraId="17FEFD1B" w14:textId="0F18BC20" w:rsidR="00A12B91" w:rsidRPr="00A12B91" w:rsidRDefault="00A12B91" w:rsidP="00A12B91">
      <w:pPr>
        <w:pStyle w:val="NoSpacing"/>
        <w:rPr>
          <w:rFonts w:eastAsia="Times New Roman" w:cs="Times New Roman"/>
          <w:szCs w:val="24"/>
        </w:rPr>
      </w:pPr>
    </w:p>
    <w:p w14:paraId="0552ECD8" w14:textId="7E9C31A4" w:rsidR="00702E83" w:rsidRPr="00702E83" w:rsidRDefault="00702E83" w:rsidP="009139A6">
      <w:pPr>
        <w:pStyle w:val="NoSpacing"/>
        <w:rPr>
          <w:rFonts w:cs="Times New Roman"/>
          <w:szCs w:val="24"/>
        </w:rPr>
      </w:pPr>
    </w:p>
    <w:sectPr w:rsidR="00702E83" w:rsidRPr="00702E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3D0E4" w14:textId="77777777" w:rsidR="00702E83" w:rsidRDefault="00702E83" w:rsidP="009139A6">
      <w:r>
        <w:separator/>
      </w:r>
    </w:p>
  </w:endnote>
  <w:endnote w:type="continuationSeparator" w:id="0">
    <w:p w14:paraId="5E0ECE0C" w14:textId="77777777" w:rsidR="00702E83" w:rsidRDefault="00702E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B9F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44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7F7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FACD9" w14:textId="77777777" w:rsidR="00702E83" w:rsidRDefault="00702E83" w:rsidP="009139A6">
      <w:r>
        <w:separator/>
      </w:r>
    </w:p>
  </w:footnote>
  <w:footnote w:type="continuationSeparator" w:id="0">
    <w:p w14:paraId="7BF62BA2" w14:textId="77777777" w:rsidR="00702E83" w:rsidRDefault="00702E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72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95A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B10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E83"/>
    <w:rsid w:val="000666E0"/>
    <w:rsid w:val="002510B7"/>
    <w:rsid w:val="005C130B"/>
    <w:rsid w:val="00680C59"/>
    <w:rsid w:val="00702E83"/>
    <w:rsid w:val="00826F5C"/>
    <w:rsid w:val="009139A6"/>
    <w:rsid w:val="009448BB"/>
    <w:rsid w:val="00947624"/>
    <w:rsid w:val="00A12B91"/>
    <w:rsid w:val="00A3176C"/>
    <w:rsid w:val="00AB2A04"/>
    <w:rsid w:val="00AE65F8"/>
    <w:rsid w:val="00BA00AB"/>
    <w:rsid w:val="00BD663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55798"/>
  <w15:chartTrackingRefBased/>
  <w15:docId w15:val="{38BB803A-5906-413C-9FEF-2070DD63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77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2022-11-11T08:11:00Z</dcterms:created>
  <dcterms:modified xsi:type="dcterms:W3CDTF">2022-11-11T09:35:00Z</dcterms:modified>
</cp:coreProperties>
</file>